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6"/>
        <w:tblW w:w="11787" w:type="dxa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397"/>
        <w:gridCol w:w="4791"/>
        <w:gridCol w:w="576"/>
        <w:gridCol w:w="259"/>
        <w:gridCol w:w="397"/>
        <w:gridCol w:w="4791"/>
        <w:gridCol w:w="576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2" w:hRule="exact"/>
          <w:jc w:val="center"/>
        </w:trPr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692273494"/>
              <w:placeholder>
                <w:docPart w:val="5E417F8038E54DCEA34397503117DEF2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1432079777"/>
              <w:placeholder>
                <w:docPart w:val="D2168EDFF4784BF3B5AE4173EB407A6B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710462348"/>
              <w:placeholder>
                <w:docPart w:val="FCB76D6C4712495A9606AFCE8A5C02FF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-1858264269"/>
              <w:placeholder>
                <w:docPart w:val="7C30ADB918FC4107A623AFCA17E18253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-1392571327"/>
              <w:placeholder>
                <w:docPart w:val="1E2C472898AC41869E805A8C2E50119B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1855224320"/>
              <w:placeholder>
                <w:docPart w:val="93822492DC314CF5A4720371D90D3A34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4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-54706245"/>
              <w:placeholder>
                <w:docPart w:val="0F8208600AA6445E942ED57E42BADF9B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485009614"/>
              <w:placeholder>
                <w:docPart w:val="6930F8DD15BC476AAD1216BB18D0812C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441491383"/>
              <w:placeholder>
                <w:docPart w:val="202B84AAA6B04B0F82063AC3A621583A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45211818"/>
              <w:placeholder>
                <w:docPart w:val="E2131BE0CF914D358FC77D0EFFFA7C12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202237170"/>
              <w:placeholder>
                <w:docPart w:val="AA784BBE4A0F4648AA9DAEEA7F60BEA2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-1572338520"/>
              <w:placeholder>
                <w:docPart w:val="50E8F7BC4FB8430185A9D23C7154ED70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576209279"/>
              <w:placeholder>
                <w:docPart w:val="BBE7B13B84EA49DDAC5EC26D5BB558C8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745036210"/>
              <w:placeholder>
                <w:docPart w:val="02100919A3524B97A71A10BAEDA9176B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738436550"/>
              <w:placeholder>
                <w:docPart w:val="427D1A1492664D628BAD175E23F510CA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1364711868"/>
              <w:placeholder>
                <w:docPart w:val="6341053C207A4E67894B444353AAB881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2" w:hRule="exact"/>
          <w:jc w:val="center"/>
        </w:trPr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-405149847"/>
              <w:placeholder>
                <w:docPart w:val="C87640A61A5A40BEAA7BF55DDB85CCD2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447754594"/>
              <w:placeholder>
                <w:docPart w:val="8C5CD2433CF348709CFB80A86125CC9F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-533661879"/>
              <w:placeholder>
                <w:docPart w:val="CA5ED744F36F415EBD97B385828653CE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-119602324"/>
              <w:placeholder>
                <w:docPart w:val="4BA5D36E71AA45F885F4200EFA87FEE4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-1696451102"/>
              <w:placeholder>
                <w:docPart w:val="8B59029C629C4102AAA01C4D653525A6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1942492086"/>
              <w:placeholder>
                <w:docPart w:val="C7AEAACEFB80488CA1318476931CA757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4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2065761730"/>
              <w:placeholder>
                <w:docPart w:val="E9BA3562045E4484AEC14F0E40C2C245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571003278"/>
              <w:placeholder>
                <w:docPart w:val="C9A6231B7FE64465813A344E3891DD5E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367677868"/>
              <w:placeholder>
                <w:docPart w:val="9AC3FF147AED400096A47018C7B10DB6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861675161"/>
              <w:placeholder>
                <w:docPart w:val="BF12A2262972425694C1964CA06F710C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029780281"/>
              <w:placeholder>
                <w:docPart w:val="2C68C2098B3C461D83681D5386D30596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220729071"/>
              <w:placeholder>
                <w:docPart w:val="33D941C41DD743CFB6CFCEE9A6726A54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974249973"/>
              <w:placeholder>
                <w:docPart w:val="A142C5230584466EBEEE287AE38C8FBC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714855345"/>
              <w:placeholder>
                <w:docPart w:val="3CCCE575F6DF466D8CEC4568B86874BA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678952620"/>
              <w:placeholder>
                <w:docPart w:val="EAE0000625A54AA799D26F744711127A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786275703"/>
              <w:placeholder>
                <w:docPart w:val="C0FBA32C2E2149D1A0DB8D329EA1C634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6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52" w:hRule="exact"/>
          <w:jc w:val="center"/>
        </w:trPr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-720208815"/>
              <w:placeholder>
                <w:docPart w:val="A688E36C33D7483993A5A33765EA30C8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-2125764386"/>
              <w:placeholder>
                <w:docPart w:val="50A27969286348748A5FEAEE6BF81F2F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1762026751"/>
              <w:placeholder>
                <w:docPart w:val="4EFB964B583948CEBD8E5244D54A00D5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alias w:val="Company Name"/>
              <w:id w:val="-923802171"/>
              <w:placeholder>
                <w:docPart w:val="EB91904B114D4C79AD3C2EBFB48B0532"/>
              </w:placeholder>
              <w:showingPlcHdr/>
              <w15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Address"/>
              <w:id w:val="257871907"/>
              <w:placeholder>
                <w:docPart w:val="5374F24C54284AF289329BB09ED1B4AC"/>
              </w:placeholder>
              <w:showingPlcHdr/>
              <w15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[Company 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alias w:val="Company City, State, Zip"/>
              <w:id w:val="1014102671"/>
              <w:placeholder>
                <w:docPart w:val="1254092514CB4C539132AE2859518CFC"/>
              </w:placeholder>
              <w:showingPlcHdr/>
              <w15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9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State Zip]</w:t>
                </w:r>
              </w:p>
            </w:sdtContent>
          </w:sdt>
        </w:tc>
        <w:tc>
          <w:tcPr>
            <w:tcW w:w="576" w:type="dxa"/>
          </w:tcPr>
          <w:p>
            <w:pPr>
              <w:pStyle w:val="9"/>
              <w:rPr>
                <w:rFonts w:hint="default" w:ascii="Times New Roman" w:hAnsi="Times New Roman" w:cs="Times New Roman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54" w:hRule="exact"/>
          <w:jc w:val="center"/>
        </w:trPr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1358537681"/>
              <w:placeholder>
                <w:docPart w:val="F5EF3A2131564C16958650288C61DAAF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51508888"/>
              <w:placeholder>
                <w:docPart w:val="917CE521283648A583DC7B16FF2AEB45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28563176"/>
              <w:placeholder>
                <w:docPart w:val="73AA6A78B5BF4040B7D6C30CB51A2BD0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583841348"/>
              <w:placeholder>
                <w:docPart w:val="CC3CF6B889614878A54BB3A003CDB45E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18211495"/>
              <w:placeholder>
                <w:docPart w:val="4FBC97AF61CF4223866C3067EE5527ED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59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397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791" w:type="dxa"/>
          </w:tcPr>
          <w:sdt>
            <w:sdtPr>
              <w:rPr>
                <w:rFonts w:hint="default" w:ascii="Times New Roman" w:hAnsi="Times New Roman" w:cs="Times New Roman"/>
              </w:rPr>
              <w:id w:val="-866676156"/>
              <w:placeholder>
                <w:docPart w:val="A26ACC48C5904488B11D558CE3E51633"/>
              </w:placeholder>
              <w:temporary/>
              <w:showingPlcHdr/>
              <w15:appearance w15:val="hidden"/>
              <w:text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pStyle w:val="10"/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Name]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456714128"/>
              <w:placeholder>
                <w:docPart w:val="DB62162F112A475F8C59A2C20DE7690D"/>
              </w:placeholder>
              <w:temporary/>
              <w:showingPlcHdr/>
              <w15:appearance w15:val="hidden"/>
              <w:text w:multiLine="1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[Recipient Company]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2143492160"/>
              <w:placeholder>
                <w:docPart w:val="77CF6D8B64E740A3930BE54E7B1B974D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[Address]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300808073"/>
              <w:placeholder>
                <w:docPart w:val="9A677D55AA6944C98FBBB0324A60564C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[City, ST  Postal Code]</w:t>
                </w:r>
              </w:p>
            </w:sdtContent>
          </w:sdt>
          <w:sdt>
            <w:sdtPr>
              <w:rPr>
                <w:rFonts w:hint="default" w:ascii="Times New Roman" w:hAnsi="Times New Roman" w:cs="Times New Roman"/>
              </w:rPr>
              <w:id w:val="-1500269556"/>
              <w:placeholder>
                <w:docPart w:val="CF1C904D59374BA09055C99714CEC3E3"/>
              </w:placeholder>
              <w:temporary/>
              <w:showingPlcHdr/>
              <w15:appearance w15:val="hidden"/>
            </w:sdtPr>
            <w:sdtEndPr>
              <w:rPr>
                <w:rFonts w:hint="default" w:ascii="Times New Roman" w:hAnsi="Times New Roman" w:cs="Times New Roman"/>
              </w:rPr>
            </w:sdtEndPr>
            <w:sdtContent>
              <w:p>
                <w:pPr>
                  <w:rPr>
                    <w:rFonts w:hint="default" w:ascii="Times New Roman" w:hAnsi="Times New Roman" w:cs="Times New Roman"/>
                  </w:rPr>
                </w:pPr>
                <w:r>
                  <w:rPr>
                    <w:rFonts w:hint="default" w:ascii="Times New Roman" w:hAnsi="Times New Roman" w:cs="Times New Roman"/>
                  </w:rPr>
                  <w:t>[Country]</w:t>
                </w:r>
              </w:p>
            </w:sdtContent>
          </w:sdt>
        </w:tc>
        <w:tc>
          <w:tcPr>
            <w:tcW w:w="576" w:type="dxa"/>
          </w:tcPr>
          <w:p>
            <w:pPr>
              <w:rPr>
                <w:rFonts w:hint="default" w:ascii="Times New Roman" w:hAnsi="Times New Roman" w:cs="Times New Roman"/>
              </w:rPr>
            </w:pPr>
          </w:p>
        </w:tc>
      </w:tr>
    </w:tbl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2240" w:h="15840"/>
      <w:pgMar w:top="720" w:right="432" w:bottom="360" w:left="432" w:header="283" w:footer="227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page">
                <wp:posOffset>4953000</wp:posOffset>
              </wp:positionH>
              <wp:positionV relativeFrom="paragraph">
                <wp:posOffset>-3129280</wp:posOffset>
              </wp:positionV>
              <wp:extent cx="2819400" cy="2955290"/>
              <wp:effectExtent l="0" t="0" r="0" b="0"/>
              <wp:wrapNone/>
              <wp:docPr id="43" name="Rectangle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3" o:spid="_x0000_s1026" o:spt="1" style="position:absolute;left:0pt;flip:x;margin-left:390pt;margin-top:-246.4pt;height:232.7pt;width:222pt;mso-position-horizontal-relative:page;z-index:251666432;v-text-anchor:middle;mso-width-relative:page;mso-height-relative:page;" filled="t" stroked="f" coordsize="21600,21600" o:gfxdata="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731520</wp:posOffset>
              </wp:positionH>
              <wp:positionV relativeFrom="paragraph">
                <wp:posOffset>-3112770</wp:posOffset>
              </wp:positionV>
              <wp:extent cx="2819400" cy="2955290"/>
              <wp:effectExtent l="0" t="0" r="0" b="0"/>
              <wp:wrapNone/>
              <wp:docPr id="42" name="Rectangle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2" o:spid="_x0000_s1026" o:spt="1" style="position:absolute;left:0pt;flip:x;margin-left:57.6pt;margin-top:-245.1pt;height:232.7pt;width:222pt;z-index:251664384;v-text-anchor:middle;mso-width-relative:page;mso-height-relative:page;" filled="t" stroked="f" coordsize="21600,21600" o:gfxdata="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353695</wp:posOffset>
              </wp:positionV>
              <wp:extent cx="2819400" cy="2955290"/>
              <wp:effectExtent l="0" t="0" r="0" b="0"/>
              <wp:wrapNone/>
              <wp:docPr id="45" name="Rectangle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5" o:spid="_x0000_s1026" o:spt="1" style="position:absolute;left:0pt;flip:x;margin-top:27.85pt;height:232.7pt;width:222pt;mso-position-horizontal:right;mso-position-horizontal-relative:page;z-index:251670528;v-text-anchor:middle;mso-width-relative:page;mso-height-relative:page;" filled="t" stroked="f" coordsize="21600,21600" o:gfxdata="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3371215</wp:posOffset>
              </wp:positionV>
              <wp:extent cx="2819400" cy="2955290"/>
              <wp:effectExtent l="0" t="0" r="0" b="0"/>
              <wp:wrapNone/>
              <wp:docPr id="44" name="Rectangl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4" o:spid="_x0000_s1026" o:spt="1" style="position:absolute;left:0pt;flip:x;margin-top:265.45pt;height:232.7pt;width:222pt;mso-position-horizontal:right;mso-position-horizontal-relative:page;z-index:251668480;v-text-anchor:middle;mso-width-relative:page;mso-height-relative:page;" filled="t" stroked="f" coordsize="21600,21600" o:gfxdata="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731520</wp:posOffset>
              </wp:positionH>
              <wp:positionV relativeFrom="paragraph">
                <wp:posOffset>3363595</wp:posOffset>
              </wp:positionV>
              <wp:extent cx="2819400" cy="2955290"/>
              <wp:effectExtent l="0" t="0" r="0" b="0"/>
              <wp:wrapNone/>
              <wp:docPr id="41" name="Rectangle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41" o:spid="_x0000_s1026" o:spt="1" style="position:absolute;left:0pt;flip:x;margin-left:57.6pt;margin-top:264.85pt;height:232.7pt;width:222pt;z-index:251662336;v-text-anchor:middle;mso-width-relative:page;mso-height-relative:page;" filled="t" stroked="f" coordsize="21600,21600" o:gfxdata="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731520</wp:posOffset>
              </wp:positionH>
              <wp:positionV relativeFrom="paragraph">
                <wp:posOffset>353695</wp:posOffset>
              </wp:positionV>
              <wp:extent cx="2819400" cy="295529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026" o:spt="1" style="position:absolute;left:0pt;flip:x;margin-left:57.6pt;margin-top:27.85pt;height:232.7pt;width:222pt;z-index:251660288;v-text-anchor:middle;mso-width-relative:page;mso-height-relative:page;" filled="t" stroked="f" coordsize="21600,21600" o:gfxdata="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">
              <v:fill type="frame" on="t" focussize="0,0" recolor="t" rotate="t" r:id="rId1"/>
              <v:stroke on="f" weight="1pt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502920</wp:posOffset>
              </wp:positionV>
              <wp:extent cx="7758430" cy="9068435"/>
              <wp:effectExtent l="0" t="0" r="0" b="0"/>
              <wp:wrapNone/>
              <wp:docPr id="55" name="Group 54" descr="decorative element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58168" cy="9068392"/>
                        <a:chOff x="0" y="8"/>
                        <a:chExt cx="7758168" cy="9069897"/>
                      </a:xfrm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wpg:grpSpPr>
                    <wpg:grpSp>
                      <wpg:cNvPr id="2" name="Group 2"/>
                      <wpg:cNvGrpSpPr/>
                      <wpg:grpSpPr>
                        <a:xfrm>
                          <a:off x="0" y="8"/>
                          <a:ext cx="7758168" cy="2986937"/>
                          <a:chOff x="0" y="8"/>
                          <a:chExt cx="7758168" cy="2986937"/>
                        </a:xfrm>
                        <a:grpFill/>
                      </wpg:grpSpPr>
                      <wps:wsp>
                        <wps:cNvPr id="36" name="Rectangle 36"/>
                        <wps:cNvSpPr/>
                        <wps:spPr>
                          <a:xfrm>
                            <a:off x="0" y="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1" name="Rectangle 31"/>
                        <wps:cNvSpPr/>
                        <wps:spPr>
                          <a:xfrm>
                            <a:off x="3900042" y="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g:grpSp>
                      <wpg:cNvPr id="3" name="Group 3"/>
                      <wpg:cNvGrpSpPr/>
                      <wpg:grpSpPr>
                        <a:xfrm>
                          <a:off x="0" y="3041487"/>
                          <a:ext cx="7758168" cy="2986937"/>
                          <a:chOff x="0" y="3041487"/>
                          <a:chExt cx="7758168" cy="2986937"/>
                        </a:xfrm>
                        <a:grpFill/>
                      </wpg:grpSpPr>
                      <wps:wsp>
                        <wps:cNvPr id="24" name="Rectangle 24"/>
                        <wps:cNvSpPr/>
                        <wps:spPr>
                          <a:xfrm>
                            <a:off x="0" y="3041487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" name="Rectangle 19"/>
                        <wps:cNvSpPr/>
                        <wps:spPr>
                          <a:xfrm>
                            <a:off x="3900042" y="3041487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g:grpSp>
                      <wpg:cNvPr id="4" name="Group 4"/>
                      <wpg:cNvGrpSpPr/>
                      <wpg:grpSpPr>
                        <a:xfrm>
                          <a:off x="0" y="6082968"/>
                          <a:ext cx="7758168" cy="2986937"/>
                          <a:chOff x="0" y="6082968"/>
                          <a:chExt cx="7758168" cy="2986937"/>
                        </a:xfrm>
                        <a:grpFill/>
                      </wpg:grpSpPr>
                      <wps:wsp>
                        <wps:cNvPr id="12" name="Rectangle 12"/>
                        <wps:cNvSpPr/>
                        <wps:spPr>
                          <a:xfrm>
                            <a:off x="0" y="608296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" name="Rectangle 7"/>
                        <wps:cNvSpPr/>
                        <wps:spPr>
                          <a:xfrm>
                            <a:off x="3900042" y="608296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Group 54" o:spid="_x0000_s1026" o:spt="203" alt="decorative elements" style="position:absolute;left:0pt;margin-left:0pt;margin-top:39.6pt;height:714.05pt;width:610.9pt;mso-position-horizontal-relative:page;mso-position-vertical-relative:page;z-index:251659264;mso-width-relative:page;mso-height-relative:page;" coordorigin="0,8" coordsize="7758168,9069897" o:gfxdata="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">
              <o:lock v:ext="edit" aspectratio="f"/>
              <v:group id="_x0000_s1026" o:spid="_x0000_s1026" o:spt="203" style="position:absolute;left:0;top:8;height:2986937;width:7758168;" coordorigin="0,8" coordsize="7758168,2986937" o:gfxdata="UEsDBAoAAAAAAIdO4kAAAAAAAAAAAAAAAAAEAAAAZHJzL1BLAwQUAAAACACHTuJA+xvRD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P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sb0Q+7AAAA2gAAAA8AAAAAAAAAAQAgAAAAIgAAAGRycy9kb3ducmV2LnhtbFBL&#10;AQIUABQAAAAIAIdO4kAzLwWeOwAAADkAAAAVAAAAAAAAAAEAIAAAAAoBAABkcnMvZ3JvdXBzaGFw&#10;ZXhtbC54bWxQSwUGAAAAAAYABgBgAQAAxwMAAAAA&#10;">
                <o:lock v:ext="edit" aspectratio="f"/>
                <v:rect id="Rectangle 36" o:spid="_x0000_s1026" o:spt="1" style="position:absolute;left:0;top:8;height:2986937;width:3858126;v-text-anchor:middle;" filled="t" stroked="f" coordsize="21600,21600" o:gfxdata="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xDWR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Rectangle 31" o:spid="_x0000_s1026" o:spt="1" style="position:absolute;left:3900042;top:8;height:2986937;width:3858126;v-text-anchor:middle;" filled="t" stroked="f" coordsize="21600,21600" o:gfxdata="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PlOM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  <v:group id="_x0000_s1026" o:spid="_x0000_s1026" o:spt="203" style="position:absolute;left:0;top:3041487;height:2986937;width:7758168;" coordorigin="0,3041487" coordsize="7758168,2986937" o:gfxdata="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Fd0lL0AAADaAAAADwAAAAAAAAABACAAAAAiAAAAZHJzL2Rvd25yZXYueG1s&#10;UEsBAhQAFAAAAAgAh07iQDMvBZ47AAAAOQAAABUAAAAAAAAAAQAgAAAADAEAAGRycy9ncm91cHNo&#10;YXBleG1sLnhtbFBLBQYAAAAABgAGAGABAADJAwAAAAA=&#10;">
                <o:lock v:ext="edit" aspectratio="f"/>
                <v:rect id="Rectangle 24" o:spid="_x0000_s1026" o:spt="1" style="position:absolute;left:0;top:3041487;height:2986937;width:3858126;v-text-anchor:middle;" filled="t" stroked="f" coordsize="21600,21600" o:gfxdata="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Vd7d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Rectangle 19" o:spid="_x0000_s1026" o:spt="1" style="position:absolute;left:3900042;top:3041487;height:2986937;width:3858126;v-text-anchor:middle;" filled="t" stroked="f" coordsize="21600,21600" o:gfxdata="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06Hla8AAAA&#10;2w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  <v:group id="_x0000_s1026" o:spid="_x0000_s1026" o:spt="203" style="position:absolute;left:0;top:6082968;height:2986937;width:7758168;" coordorigin="0,6082968" coordsize="7758168,2986937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<o:lock v:ext="edit" aspectratio="f"/>
                <v:rect id="Rectangle 12" o:spid="_x0000_s1026" o:spt="1" style="position:absolute;left:0;top:6082968;height:2986937;width:3858126;v-text-anchor:middle;" filled="t" stroked="f" coordsize="21600,21600" o:gfxdata="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56MJ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rect id="Rectangle 7" o:spid="_x0000_s1026" o:spt="1" style="position:absolute;left:3900042;top:6082968;height:2986937;width:3858126;v-text-anchor:middle;" filled="t" stroked="f" coordsize="21600,21600" o:gfxdata="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x+IKvQAA&#10;ANo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</v:group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38EC"/>
    <w:rsid w:val="000633E1"/>
    <w:rsid w:val="000A5A04"/>
    <w:rsid w:val="000B727D"/>
    <w:rsid w:val="00174ADD"/>
    <w:rsid w:val="001C72C2"/>
    <w:rsid w:val="002470FA"/>
    <w:rsid w:val="002538EC"/>
    <w:rsid w:val="00637B78"/>
    <w:rsid w:val="006512E6"/>
    <w:rsid w:val="00694882"/>
    <w:rsid w:val="006B1103"/>
    <w:rsid w:val="007972F0"/>
    <w:rsid w:val="0081091A"/>
    <w:rsid w:val="00880C6F"/>
    <w:rsid w:val="00925018"/>
    <w:rsid w:val="00927AD8"/>
    <w:rsid w:val="009413BC"/>
    <w:rsid w:val="009764E4"/>
    <w:rsid w:val="00A644E9"/>
    <w:rsid w:val="00A74C77"/>
    <w:rsid w:val="00B561B3"/>
    <w:rsid w:val="00BF0A41"/>
    <w:rsid w:val="00C12D1B"/>
    <w:rsid w:val="00C80D44"/>
    <w:rsid w:val="00D56AC2"/>
    <w:rsid w:val="00F40EAA"/>
    <w:rsid w:val="55221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" w:name="heading 1"/>
    <w:lsdException w:unhideWhenUsed="0" w:uiPriority="9" w:name="heading 2"/>
    <w:lsdException w:qFormat="1" w:unhideWhenUsed="0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nhideWhenUsed="0" w:uiPriority="99" w:name="header"/>
    <w:lsdException w:unhideWhenUsed="0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iPriority="1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iPriority="11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iPriority="22" w:name="Strong"/>
    <w:lsdException w:qFormat="1" w:uiPriority="2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20"/>
      <w:contextualSpacing/>
    </w:pPr>
    <w:rPr>
      <w:rFonts w:asciiTheme="minorHAnsi" w:hAnsiTheme="minorHAnsi" w:eastAsiaTheme="minorHAnsi" w:cstheme="minorBidi"/>
      <w:color w:val="FFFFFF" w:themeColor="background1"/>
      <w:kern w:val="2"/>
      <w:sz w:val="24"/>
      <w:szCs w:val="22"/>
      <w:lang w:val="en-US" w:eastAsia="ja-JP" w:bidi="ar-SA"/>
      <w14:textFill>
        <w14:solidFill>
          <w14:schemeClr w14:val="bg1"/>
        </w14:solidFill>
      </w14:textFill>
      <w14:ligatures w14:val="standard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uiPriority w:val="99"/>
    <w:pPr>
      <w:spacing w:after="0"/>
    </w:pPr>
    <w:rPr>
      <w:rFonts w:ascii="Segoe UI" w:hAnsi="Segoe UI" w:cs="Segoe UI"/>
      <w:sz w:val="18"/>
    </w:rPr>
  </w:style>
  <w:style w:type="paragraph" w:styleId="3">
    <w:name w:val="footer"/>
    <w:basedOn w:val="1"/>
    <w:link w:val="13"/>
    <w:semiHidden/>
    <w:uiPriority w:val="99"/>
    <w:pPr>
      <w:tabs>
        <w:tab w:val="center" w:pos="4513"/>
        <w:tab w:val="right" w:pos="9026"/>
      </w:tabs>
      <w:spacing w:after="0"/>
    </w:pPr>
  </w:style>
  <w:style w:type="paragraph" w:styleId="4">
    <w:name w:val="header"/>
    <w:basedOn w:val="1"/>
    <w:link w:val="12"/>
    <w:semiHidden/>
    <w:uiPriority w:val="99"/>
    <w:pPr>
      <w:tabs>
        <w:tab w:val="center" w:pos="4513"/>
        <w:tab w:val="right" w:pos="9026"/>
      </w:tabs>
      <w:spacing w:after="0"/>
    </w:pPr>
  </w:style>
  <w:style w:type="table" w:styleId="7">
    <w:name w:val="Table Grid"/>
    <w:basedOn w:val="6"/>
    <w:uiPriority w:val="39"/>
    <w:pPr>
      <w:spacing w:after="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Placeholder Text"/>
    <w:basedOn w:val="5"/>
    <w:semiHidden/>
    <w:uiPriority w:val="99"/>
    <w:rPr>
      <w:color w:val="808080"/>
    </w:rPr>
  </w:style>
  <w:style w:type="paragraph" w:customStyle="1" w:styleId="9">
    <w:name w:val="Return Address"/>
    <w:basedOn w:val="1"/>
    <w:qFormat/>
    <w:uiPriority w:val="1"/>
    <w:rPr>
      <w:sz w:val="19"/>
    </w:rPr>
  </w:style>
  <w:style w:type="paragraph" w:customStyle="1" w:styleId="10">
    <w:name w:val="Name"/>
    <w:basedOn w:val="1"/>
    <w:qFormat/>
    <w:uiPriority w:val="1"/>
    <w:pPr>
      <w:spacing w:line="216" w:lineRule="auto"/>
    </w:pPr>
    <w:rPr>
      <w:rFonts w:asciiTheme="majorHAnsi" w:hAnsiTheme="majorHAnsi" w:eastAsiaTheme="majorEastAsia" w:cstheme="majorBidi"/>
      <w:b/>
      <w:sz w:val="36"/>
    </w:rPr>
  </w:style>
  <w:style w:type="character" w:customStyle="1" w:styleId="11">
    <w:name w:val="Balloon Text Char"/>
    <w:basedOn w:val="5"/>
    <w:link w:val="2"/>
    <w:semiHidden/>
    <w:uiPriority w:val="99"/>
    <w:rPr>
      <w:rFonts w:ascii="Segoe UI" w:hAnsi="Segoe UI" w:cs="Segoe UI"/>
      <w:sz w:val="18"/>
    </w:rPr>
  </w:style>
  <w:style w:type="character" w:customStyle="1" w:styleId="12">
    <w:name w:val="Header Char"/>
    <w:basedOn w:val="5"/>
    <w:link w:val="4"/>
    <w:semiHidden/>
    <w:uiPriority w:val="99"/>
  </w:style>
  <w:style w:type="character" w:customStyle="1" w:styleId="13">
    <w:name w:val="Footer Char"/>
    <w:basedOn w:val="5"/>
    <w:link w:val="3"/>
    <w:semiHidden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glossaryDocument" Target="glossary/document.xml"/><Relationship Id="rId15" Type="http://schemas.openxmlformats.org/officeDocument/2006/relationships/fontTable" Target="fontTable.xml"/><Relationship Id="rId14" Type="http://schemas.openxmlformats.org/officeDocument/2006/relationships/customXml" Target="../customXml/item5.xml"/><Relationship Id="rId13" Type="http://schemas.openxmlformats.org/officeDocument/2006/relationships/customXml" Target="../customXml/item4.xml"/><Relationship Id="rId12" Type="http://schemas.openxmlformats.org/officeDocument/2006/relationships/customXml" Target="../customXml/item3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Organic%20shapes%20labels%20(6%20per%20pag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5E417F8038E54DCEA34397503117DEF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D78D935-9212-4007-8B27-8D988EE9150D}"/>
      </w:docPartPr>
      <w:docPartBody>
        <w:p>
          <w:pPr>
            <w:pStyle w:val="4"/>
          </w:pPr>
          <w:r>
            <w:t>[Company Name]</w:t>
          </w:r>
        </w:p>
      </w:docPartBody>
    </w:docPart>
    <w:docPart>
      <w:docPartPr>
        <w:name w:val="D2168EDFF4784BF3B5AE4173EB407A6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3C617AD-D0D5-4062-8C38-E537E48669D7}"/>
      </w:docPartPr>
      <w:docPartBody>
        <w:p>
          <w:pPr>
            <w:pStyle w:val="5"/>
          </w:pPr>
          <w:r>
            <w:t>[Company Address]</w:t>
          </w:r>
        </w:p>
      </w:docPartBody>
    </w:docPart>
    <w:docPart>
      <w:docPartPr>
        <w:name w:val="FCB76D6C4712495A9606AFCE8A5C02F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830960C-F329-4617-9C5B-90D65BCCC0A7}"/>
      </w:docPartPr>
      <w:docPartBody>
        <w:p>
          <w:pPr>
            <w:pStyle w:val="6"/>
          </w:pPr>
          <w:r>
            <w:t>[City, State Zip]</w:t>
          </w:r>
        </w:p>
      </w:docPartBody>
    </w:docPart>
    <w:docPart>
      <w:docPartPr>
        <w:name w:val="7C30ADB918FC4107A623AFCA17E1825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1FC0DC2-EF61-4131-9179-2FFD3E0705BF}"/>
      </w:docPartPr>
      <w:docPartBody>
        <w:p>
          <w:pPr>
            <w:pStyle w:val="7"/>
          </w:pPr>
          <w:r>
            <w:t>[Company Name]</w:t>
          </w:r>
        </w:p>
      </w:docPartBody>
    </w:docPart>
    <w:docPart>
      <w:docPartPr>
        <w:name w:val="1E2C472898AC41869E805A8C2E50119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BB32EF7-9FCD-476B-81EF-230357F8CB7B}"/>
      </w:docPartPr>
      <w:docPartBody>
        <w:p>
          <w:pPr>
            <w:pStyle w:val="8"/>
          </w:pPr>
          <w:r>
            <w:t>[Company Address]</w:t>
          </w:r>
        </w:p>
      </w:docPartBody>
    </w:docPart>
    <w:docPart>
      <w:docPartPr>
        <w:name w:val="93822492DC314CF5A4720371D90D3A3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5623795-BB94-4279-96A5-EDFDA7F5B0FA}"/>
      </w:docPartPr>
      <w:docPartBody>
        <w:p>
          <w:pPr>
            <w:pStyle w:val="9"/>
          </w:pPr>
          <w:r>
            <w:t>[City, State Zip]</w:t>
          </w:r>
        </w:p>
      </w:docPartBody>
    </w:docPart>
    <w:docPart>
      <w:docPartPr>
        <w:name w:val="0F8208600AA6445E942ED57E42BADF9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C0D6380-EC11-4CD4-86F0-0CF70EC2635D}"/>
      </w:docPartPr>
      <w:docPartBody>
        <w:p>
          <w:pPr>
            <w:pStyle w:val="10"/>
          </w:pPr>
          <w:r>
            <w:t>[Recipient Name]</w:t>
          </w:r>
        </w:p>
      </w:docPartBody>
    </w:docPart>
    <w:docPart>
      <w:docPartPr>
        <w:name w:val="6930F8DD15BC476AAD1216BB18D0812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496BF8F-3D74-4C8F-B6F5-3DD606FA12F8}"/>
      </w:docPartPr>
      <w:docPartBody>
        <w:p>
          <w:pPr>
            <w:pStyle w:val="11"/>
          </w:pPr>
          <w:r>
            <w:t>[Recipient Company]</w:t>
          </w:r>
        </w:p>
      </w:docPartBody>
    </w:docPart>
    <w:docPart>
      <w:docPartPr>
        <w:name w:val="202B84AAA6B04B0F82063AC3A621583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FEF3B50-C279-4337-B0C4-2CD3FCBD9C9A}"/>
      </w:docPartPr>
      <w:docPartBody>
        <w:p>
          <w:pPr>
            <w:pStyle w:val="12"/>
          </w:pPr>
          <w:r>
            <w:t>[Address]</w:t>
          </w:r>
        </w:p>
      </w:docPartBody>
    </w:docPart>
    <w:docPart>
      <w:docPartPr>
        <w:name w:val="E2131BE0CF914D358FC77D0EFFFA7C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2EEFA62-6F83-4A21-93A0-BA7EE7BBEE9A}"/>
      </w:docPartPr>
      <w:docPartBody>
        <w:p>
          <w:pPr>
            <w:pStyle w:val="13"/>
          </w:pPr>
          <w:r>
            <w:t>[City, ST  Postal Code]</w:t>
          </w:r>
        </w:p>
      </w:docPartBody>
    </w:docPart>
    <w:docPart>
      <w:docPartPr>
        <w:name w:val="AA784BBE4A0F4648AA9DAEEA7F60BEA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4E6B488-D378-435B-88AD-3D83B73E6268}"/>
      </w:docPartPr>
      <w:docPartBody>
        <w:p>
          <w:pPr>
            <w:pStyle w:val="14"/>
          </w:pPr>
          <w:r>
            <w:t>[Country]</w:t>
          </w:r>
        </w:p>
      </w:docPartBody>
    </w:docPart>
    <w:docPart>
      <w:docPartPr>
        <w:name w:val="50E8F7BC4FB8430185A9D23C7154ED7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276A035-4556-4485-99CF-AAEBFD76BB5C}"/>
      </w:docPartPr>
      <w:docPartBody>
        <w:p>
          <w:pPr>
            <w:pStyle w:val="15"/>
          </w:pPr>
          <w:r>
            <w:t>[Recipient Name]</w:t>
          </w:r>
        </w:p>
      </w:docPartBody>
    </w:docPart>
    <w:docPart>
      <w:docPartPr>
        <w:name w:val="BBE7B13B84EA49DDAC5EC26D5BB558C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1E85E25-4509-40AB-8351-D10E7DF8FA37}"/>
      </w:docPartPr>
      <w:docPartBody>
        <w:p>
          <w:pPr>
            <w:pStyle w:val="16"/>
          </w:pPr>
          <w:r>
            <w:t>[Recipient Company]</w:t>
          </w:r>
        </w:p>
      </w:docPartBody>
    </w:docPart>
    <w:docPart>
      <w:docPartPr>
        <w:name w:val="02100919A3524B97A71A10BAEDA9176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347B4E6-8BF9-44B2-937D-8F260AFE120B}"/>
      </w:docPartPr>
      <w:docPartBody>
        <w:p>
          <w:pPr>
            <w:pStyle w:val="17"/>
          </w:pPr>
          <w:r>
            <w:t>[Address]</w:t>
          </w:r>
        </w:p>
      </w:docPartBody>
    </w:docPart>
    <w:docPart>
      <w:docPartPr>
        <w:name w:val="427D1A1492664D628BAD175E23F510C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56F45B5-257E-4C2B-B742-3066ED896A47}"/>
      </w:docPartPr>
      <w:docPartBody>
        <w:p>
          <w:pPr>
            <w:pStyle w:val="18"/>
          </w:pPr>
          <w:r>
            <w:t>[City, ST  Postal Code]</w:t>
          </w:r>
        </w:p>
      </w:docPartBody>
    </w:docPart>
    <w:docPart>
      <w:docPartPr>
        <w:name w:val="6341053C207A4E67894B444353AAB881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61AA219-5B67-4E07-A47C-319E529D7885}"/>
      </w:docPartPr>
      <w:docPartBody>
        <w:p>
          <w:pPr>
            <w:pStyle w:val="19"/>
          </w:pPr>
          <w:r>
            <w:t>[Country]</w:t>
          </w:r>
        </w:p>
      </w:docPartBody>
    </w:docPart>
    <w:docPart>
      <w:docPartPr>
        <w:name w:val="C87640A61A5A40BEAA7BF55DDB85CCD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552A911-8F49-4329-9D00-DFA4EF1C66EF}"/>
      </w:docPartPr>
      <w:docPartBody>
        <w:p>
          <w:pPr>
            <w:pStyle w:val="20"/>
          </w:pPr>
          <w:r>
            <w:t>[Company Name]</w:t>
          </w:r>
        </w:p>
      </w:docPartBody>
    </w:docPart>
    <w:docPart>
      <w:docPartPr>
        <w:name w:val="8C5CD2433CF348709CFB80A86125CC9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134E6A3-0E65-4555-AB5C-4D208E80595B}"/>
      </w:docPartPr>
      <w:docPartBody>
        <w:p>
          <w:pPr>
            <w:pStyle w:val="21"/>
          </w:pPr>
          <w:r>
            <w:t>[Company Address]</w:t>
          </w:r>
        </w:p>
      </w:docPartBody>
    </w:docPart>
    <w:docPart>
      <w:docPartPr>
        <w:name w:val="CA5ED744F36F415EBD97B385828653C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F659BCE-1B54-4912-9DD3-827910D152F6}"/>
      </w:docPartPr>
      <w:docPartBody>
        <w:p>
          <w:pPr>
            <w:pStyle w:val="22"/>
          </w:pPr>
          <w:r>
            <w:t>[City, State Zip]</w:t>
          </w:r>
        </w:p>
      </w:docPartBody>
    </w:docPart>
    <w:docPart>
      <w:docPartPr>
        <w:name w:val="4BA5D36E71AA45F885F4200EFA87FEE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4CACE72-360B-4B97-8A65-4A332F1ACB4F}"/>
      </w:docPartPr>
      <w:docPartBody>
        <w:p>
          <w:pPr>
            <w:pStyle w:val="23"/>
          </w:pPr>
          <w:r>
            <w:t>[Company Name]</w:t>
          </w:r>
        </w:p>
      </w:docPartBody>
    </w:docPart>
    <w:docPart>
      <w:docPartPr>
        <w:name w:val="8B59029C629C4102AAA01C4D653525A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D800538-F3D7-4551-A5F9-CC4DC98F1B25}"/>
      </w:docPartPr>
      <w:docPartBody>
        <w:p>
          <w:pPr>
            <w:pStyle w:val="24"/>
          </w:pPr>
          <w:r>
            <w:t>[Company Address]</w:t>
          </w:r>
        </w:p>
      </w:docPartBody>
    </w:docPart>
    <w:docPart>
      <w:docPartPr>
        <w:name w:val="C7AEAACEFB80488CA1318476931CA75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E80F517-34BB-4B59-8DD2-F18169637F3E}"/>
      </w:docPartPr>
      <w:docPartBody>
        <w:p>
          <w:pPr>
            <w:pStyle w:val="25"/>
          </w:pPr>
          <w:r>
            <w:t>[City, State Zip]</w:t>
          </w:r>
        </w:p>
      </w:docPartBody>
    </w:docPart>
    <w:docPart>
      <w:docPartPr>
        <w:name w:val="E9BA3562045E4484AEC14F0E40C2C24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AE49106-7D9F-4B4B-A1A5-33B6BA76ACA2}"/>
      </w:docPartPr>
      <w:docPartBody>
        <w:p>
          <w:pPr>
            <w:pStyle w:val="26"/>
          </w:pPr>
          <w:r>
            <w:t>[Recipient Name]</w:t>
          </w:r>
        </w:p>
      </w:docPartBody>
    </w:docPart>
    <w:docPart>
      <w:docPartPr>
        <w:name w:val="C9A6231B7FE64465813A344E3891DD5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CFAC711-B562-432A-8602-4A7A57EFCACB}"/>
      </w:docPartPr>
      <w:docPartBody>
        <w:p>
          <w:pPr>
            <w:pStyle w:val="27"/>
          </w:pPr>
          <w:r>
            <w:t>[Recipient Company]</w:t>
          </w:r>
        </w:p>
      </w:docPartBody>
    </w:docPart>
    <w:docPart>
      <w:docPartPr>
        <w:name w:val="9AC3FF147AED400096A47018C7B10DB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441B022-902E-4CEB-92CF-1EB3CE1B2CA3}"/>
      </w:docPartPr>
      <w:docPartBody>
        <w:p>
          <w:pPr>
            <w:pStyle w:val="28"/>
          </w:pPr>
          <w:r>
            <w:t>[Address]</w:t>
          </w:r>
        </w:p>
      </w:docPartBody>
    </w:docPart>
    <w:docPart>
      <w:docPartPr>
        <w:name w:val="BF12A2262972425694C1964CA06F710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BA90172-16B8-41B6-A264-5C4BCF544837}"/>
      </w:docPartPr>
      <w:docPartBody>
        <w:p>
          <w:pPr>
            <w:pStyle w:val="29"/>
          </w:pPr>
          <w:r>
            <w:t>[City, ST  Postal Code]</w:t>
          </w:r>
        </w:p>
      </w:docPartBody>
    </w:docPart>
    <w:docPart>
      <w:docPartPr>
        <w:name w:val="2C68C2098B3C461D83681D5386D3059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0F2A466-66E1-4715-B3A3-A76F25F3F3F2}"/>
      </w:docPartPr>
      <w:docPartBody>
        <w:p>
          <w:pPr>
            <w:pStyle w:val="30"/>
          </w:pPr>
          <w:r>
            <w:t>[Country]</w:t>
          </w:r>
        </w:p>
      </w:docPartBody>
    </w:docPart>
    <w:docPart>
      <w:docPartPr>
        <w:name w:val="33D941C41DD743CFB6CFCEE9A6726A5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41EC626-17AA-48F7-A76E-CD6AAB7BC741}"/>
      </w:docPartPr>
      <w:docPartBody>
        <w:p>
          <w:pPr>
            <w:pStyle w:val="31"/>
          </w:pPr>
          <w:r>
            <w:t>[Recipient Name]</w:t>
          </w:r>
        </w:p>
      </w:docPartBody>
    </w:docPart>
    <w:docPart>
      <w:docPartPr>
        <w:name w:val="A142C5230584466EBEEE287AE38C8FB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9014B2B-63E2-4AA5-A01A-36F9D6B62991}"/>
      </w:docPartPr>
      <w:docPartBody>
        <w:p>
          <w:pPr>
            <w:pStyle w:val="32"/>
          </w:pPr>
          <w:r>
            <w:t>[Recipient Company]</w:t>
          </w:r>
        </w:p>
      </w:docPartBody>
    </w:docPart>
    <w:docPart>
      <w:docPartPr>
        <w:name w:val="3CCCE575F6DF466D8CEC4568B86874B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B2F6C7-7931-461B-8857-A166025C29A0}"/>
      </w:docPartPr>
      <w:docPartBody>
        <w:p>
          <w:pPr>
            <w:pStyle w:val="33"/>
          </w:pPr>
          <w:r>
            <w:t>[Address]</w:t>
          </w:r>
        </w:p>
      </w:docPartBody>
    </w:docPart>
    <w:docPart>
      <w:docPartPr>
        <w:name w:val="EAE0000625A54AA799D26F74471112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DACA53C-5624-47AA-9719-947CD72565EA}"/>
      </w:docPartPr>
      <w:docPartBody>
        <w:p>
          <w:pPr>
            <w:pStyle w:val="34"/>
          </w:pPr>
          <w:r>
            <w:t>[City, ST  Postal Code]</w:t>
          </w:r>
        </w:p>
      </w:docPartBody>
    </w:docPart>
    <w:docPart>
      <w:docPartPr>
        <w:name w:val="C0FBA32C2E2149D1A0DB8D329EA1C63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A30D51F-520D-4B21-987A-E09219980C62}"/>
      </w:docPartPr>
      <w:docPartBody>
        <w:p>
          <w:pPr>
            <w:pStyle w:val="35"/>
          </w:pPr>
          <w:r>
            <w:t>[Country]</w:t>
          </w:r>
        </w:p>
      </w:docPartBody>
    </w:docPart>
    <w:docPart>
      <w:docPartPr>
        <w:name w:val="A688E36C33D7483993A5A33765EA30C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160C41E-3604-4697-85FD-0C13EECD030E}"/>
      </w:docPartPr>
      <w:docPartBody>
        <w:p>
          <w:pPr>
            <w:pStyle w:val="36"/>
          </w:pPr>
          <w:r>
            <w:t>[Company Name]</w:t>
          </w:r>
        </w:p>
      </w:docPartBody>
    </w:docPart>
    <w:docPart>
      <w:docPartPr>
        <w:name w:val="50A27969286348748A5FEAEE6BF81F2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F5BC388-F262-43F7-94A2-E647D3E2B04E}"/>
      </w:docPartPr>
      <w:docPartBody>
        <w:p>
          <w:pPr>
            <w:pStyle w:val="37"/>
          </w:pPr>
          <w:r>
            <w:t>[Company Address]</w:t>
          </w:r>
        </w:p>
      </w:docPartBody>
    </w:docPart>
    <w:docPart>
      <w:docPartPr>
        <w:name w:val="4EFB964B583948CEBD8E5244D54A00D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4DCC4D2-2A32-4F2C-A736-78B8E7F82D1E}"/>
      </w:docPartPr>
      <w:docPartBody>
        <w:p>
          <w:pPr>
            <w:pStyle w:val="38"/>
          </w:pPr>
          <w:r>
            <w:t>[City, State Zip]</w:t>
          </w:r>
        </w:p>
      </w:docPartBody>
    </w:docPart>
    <w:docPart>
      <w:docPartPr>
        <w:name w:val="EB91904B114D4C79AD3C2EBFB48B053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37F2820-D106-4BEC-82D9-1060678DD241}"/>
      </w:docPartPr>
      <w:docPartBody>
        <w:p>
          <w:pPr>
            <w:pStyle w:val="39"/>
          </w:pPr>
          <w:r>
            <w:t>[Company Name]</w:t>
          </w:r>
        </w:p>
      </w:docPartBody>
    </w:docPart>
    <w:docPart>
      <w:docPartPr>
        <w:name w:val="5374F24C54284AF289329BB09ED1B4A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7C83C15-BC0E-4175-A666-CA18E3F66E11}"/>
      </w:docPartPr>
      <w:docPartBody>
        <w:p>
          <w:pPr>
            <w:pStyle w:val="40"/>
          </w:pPr>
          <w:r>
            <w:t>[Company Address]</w:t>
          </w:r>
        </w:p>
      </w:docPartBody>
    </w:docPart>
    <w:docPart>
      <w:docPartPr>
        <w:name w:val="1254092514CB4C539132AE2859518CF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1DD8707-8178-4DAA-9430-52053490384F}"/>
      </w:docPartPr>
      <w:docPartBody>
        <w:p>
          <w:pPr>
            <w:pStyle w:val="41"/>
          </w:pPr>
          <w:r>
            <w:t>[City, State Zip]</w:t>
          </w:r>
        </w:p>
      </w:docPartBody>
    </w:docPart>
    <w:docPart>
      <w:docPartPr>
        <w:name w:val="F5EF3A2131564C16958650288C61DAA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8058D28-53E5-41CA-926D-2916BCC58B3D}"/>
      </w:docPartPr>
      <w:docPartBody>
        <w:p>
          <w:pPr>
            <w:pStyle w:val="42"/>
          </w:pPr>
          <w:r>
            <w:t>[Recipient Name]</w:t>
          </w:r>
        </w:p>
      </w:docPartBody>
    </w:docPart>
    <w:docPart>
      <w:docPartPr>
        <w:name w:val="917CE521283648A583DC7B16FF2AEB4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8A5DC77-95E6-4B0F-821F-B69064F9674F}"/>
      </w:docPartPr>
      <w:docPartBody>
        <w:p>
          <w:pPr>
            <w:pStyle w:val="43"/>
          </w:pPr>
          <w:r>
            <w:t>[Recipient Company]</w:t>
          </w:r>
        </w:p>
      </w:docPartBody>
    </w:docPart>
    <w:docPart>
      <w:docPartPr>
        <w:name w:val="73AA6A78B5BF4040B7D6C30CB51A2BD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CAF2C36-B56F-40F5-AEFF-03FAD00FEE00}"/>
      </w:docPartPr>
      <w:docPartBody>
        <w:p>
          <w:pPr>
            <w:pStyle w:val="44"/>
          </w:pPr>
          <w:r>
            <w:t>[Address]</w:t>
          </w:r>
        </w:p>
      </w:docPartBody>
    </w:docPart>
    <w:docPart>
      <w:docPartPr>
        <w:name w:val="CC3CF6B889614878A54BB3A003CDB45E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8A1101B-858E-42B9-A807-D95EA01BF5A0}"/>
      </w:docPartPr>
      <w:docPartBody>
        <w:p>
          <w:pPr>
            <w:pStyle w:val="45"/>
          </w:pPr>
          <w:r>
            <w:t>[City, ST  Postal Code]</w:t>
          </w:r>
        </w:p>
      </w:docPartBody>
    </w:docPart>
    <w:docPart>
      <w:docPartPr>
        <w:name w:val="4FBC97AF61CF4223866C3067EE5527E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13683F2-9777-48ED-BB0B-6918ED59EFF5}"/>
      </w:docPartPr>
      <w:docPartBody>
        <w:p>
          <w:pPr>
            <w:pStyle w:val="46"/>
          </w:pPr>
          <w:r>
            <w:t>[Country]</w:t>
          </w:r>
        </w:p>
      </w:docPartBody>
    </w:docPart>
    <w:docPart>
      <w:docPartPr>
        <w:name w:val="A26ACC48C5904488B11D558CE3E5163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BD75F22-C8B4-451D-ABC1-9C1C0B008AFE}"/>
      </w:docPartPr>
      <w:docPartBody>
        <w:p>
          <w:pPr>
            <w:pStyle w:val="47"/>
          </w:pPr>
          <w:r>
            <w:t>[Recipient Name]</w:t>
          </w:r>
        </w:p>
      </w:docPartBody>
    </w:docPart>
    <w:docPart>
      <w:docPartPr>
        <w:name w:val="DB62162F112A475F8C59A2C20DE7690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C614509-658F-4620-95B1-DB54315781C7}"/>
      </w:docPartPr>
      <w:docPartBody>
        <w:p>
          <w:pPr>
            <w:pStyle w:val="48"/>
          </w:pPr>
          <w:r>
            <w:t>[Recipient Company]</w:t>
          </w:r>
        </w:p>
      </w:docPartBody>
    </w:docPart>
    <w:docPart>
      <w:docPartPr>
        <w:name w:val="77CF6D8B64E740A3930BE54E7B1B974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BAAD548-BA13-45C7-8642-58E12412CC3A}"/>
      </w:docPartPr>
      <w:docPartBody>
        <w:p>
          <w:pPr>
            <w:pStyle w:val="49"/>
          </w:pPr>
          <w:r>
            <w:t>[Address]</w:t>
          </w:r>
        </w:p>
      </w:docPartBody>
    </w:docPart>
    <w:docPart>
      <w:docPartPr>
        <w:name w:val="9A677D55AA6944C98FBBB0324A60564C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38767B8-4CCD-4D6F-9688-31B12F1783D8}"/>
      </w:docPartPr>
      <w:docPartBody>
        <w:p>
          <w:pPr>
            <w:pStyle w:val="50"/>
          </w:pPr>
          <w:r>
            <w:t>[City, ST  Postal Code]</w:t>
          </w:r>
        </w:p>
      </w:docPartBody>
    </w:docPart>
    <w:docPart>
      <w:docPartPr>
        <w:name w:val="CF1C904D59374BA09055C99714CEC3E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72CF393-31E7-440B-AE33-777756024926}"/>
      </w:docPartPr>
      <w:docPartBody>
        <w:p>
          <w:pPr>
            <w:pStyle w:val="51"/>
          </w:pPr>
          <w:r>
            <w:t>[Country]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2CF"/>
    <w:rsid w:val="006D7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5E417F8038E54DCEA34397503117DEF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D2168EDFF4784BF3B5AE4173EB407A6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FCB76D6C4712495A9606AFCE8A5C02F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7C30ADB918FC4107A623AFCA17E1825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1E2C472898AC41869E805A8C2E50119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93822492DC314CF5A4720371D90D3A3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0F8208600AA6445E942ED57E42BADF9B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6930F8DD15BC476AAD1216BB18D0812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202B84AAA6B04B0F82063AC3A621583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E2131BE0CF914D358FC77D0EFFFA7C1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AA784BBE4A0F4648AA9DAEEA7F60BEA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50E8F7BC4FB8430185A9D23C7154ED70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BBE7B13B84EA49DDAC5EC26D5BB558C8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02100919A3524B97A71A10BAEDA9176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427D1A1492664D628BAD175E23F510C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6341053C207A4E67894B444353AAB881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C87640A61A5A40BEAA7BF55DDB85CCD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8C5CD2433CF348709CFB80A86125CC9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CA5ED744F36F415EBD97B385828653C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4BA5D36E71AA45F885F4200EFA87FEE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8B59029C629C4102AAA01C4D653525A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C7AEAACEFB80488CA1318476931CA75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E9BA3562045E4484AEC14F0E40C2C24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C9A6231B7FE64465813A344E3891DD5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9AC3FF147AED400096A47018C7B10DB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BF12A2262972425694C1964CA06F710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2C68C2098B3C461D83681D5386D30596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33D941C41DD743CFB6CFCEE9A6726A5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A142C5230584466EBEEE287AE38C8FBC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3CCCE575F6DF466D8CEC4568B86874B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EAE0000625A54AA799D26F74471112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C0FBA32C2E2149D1A0DB8D329EA1C634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A688E36C33D7483993A5A33765EA30C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50A27969286348748A5FEAEE6BF81F2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4EFB964B583948CEBD8E5244D54A00D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EB91904B114D4C79AD3C2EBFB48B0532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5374F24C54284AF289329BB09ED1B4A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1254092514CB4C539132AE2859518CF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2">
    <w:name w:val="F5EF3A2131564C16958650288C61DAA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3">
    <w:name w:val="917CE521283648A583DC7B16FF2AEB4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4">
    <w:name w:val="73AA6A78B5BF4040B7D6C30CB51A2BD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5">
    <w:name w:val="CC3CF6B889614878A54BB3A003CDB45E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6">
    <w:name w:val="4FBC97AF61CF4223866C3067EE5527E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7">
    <w:name w:val="A26ACC48C5904488B11D558CE3E5163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8">
    <w:name w:val="DB62162F112A475F8C59A2C20DE7690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9">
    <w:name w:val="77CF6D8B64E740A3930BE54E7B1B974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0">
    <w:name w:val="9A677D55AA6944C98FBBB0324A60564C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1">
    <w:name w:val="CF1C904D59374BA09055C99714CEC3E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Red Business Set">
  <a:themeElements>
    <a:clrScheme name="Label LS2-05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0F3344"/>
      </a:accent1>
      <a:accent2>
        <a:srgbClr val="E5D8EA"/>
      </a:accent2>
      <a:accent3>
        <a:srgbClr val="F8C4D7"/>
      </a:accent3>
      <a:accent4>
        <a:srgbClr val="FCEA10"/>
      </a:accent4>
      <a:accent5>
        <a:srgbClr val="FFFFFF"/>
      </a:accent5>
      <a:accent6>
        <a:srgbClr val="FFFFFF"/>
      </a:accent6>
      <a:hlink>
        <a:srgbClr val="0070C0"/>
      </a:hlink>
      <a:folHlink>
        <a:srgbClr val="FF0000"/>
      </a:folHlink>
    </a:clrScheme>
    <a:fontScheme name="Calibri">
      <a:maj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dc7352e55e77714fab0739bd1a2ce12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b47b806cf7e90fe7257fa1ff83c741bf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5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6CED49B-0231-48A1-B9B5-BD7F362E38FA}">
  <ds:schemaRefs/>
</ds:datastoreItem>
</file>

<file path=customXml/itemProps3.xml><?xml version="1.0" encoding="utf-8"?>
<ds:datastoreItem xmlns:ds="http://schemas.openxmlformats.org/officeDocument/2006/customXml" ds:itemID="{F7658C2C-E403-46B5-9EE6-3B9AA98E5B29}">
  <ds:schemaRefs/>
</ds:datastoreItem>
</file>

<file path=customXml/itemProps4.xml><?xml version="1.0" encoding="utf-8"?>
<ds:datastoreItem xmlns:ds="http://schemas.openxmlformats.org/officeDocument/2006/customXml" ds:itemID="{724B230F-5D73-4BB7-856E-7B87F06A3169}">
  <ds:schemaRefs/>
</ds:datastoreItem>
</file>

<file path=customXml/itemProps5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Organic shapes labels (6 per page)</Template>
  <Pages>2</Pages>
  <Words>141</Words>
  <Characters>808</Characters>
  <Lines>6</Lines>
  <Paragraphs>1</Paragraphs>
  <TotalTime>0</TotalTime>
  <ScaleCrop>false</ScaleCrop>
  <LinksUpToDate>false</LinksUpToDate>
  <CharactersWithSpaces>948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2020-07-21T04:49:00Z</dcterms:created>
  <dcterms:modified xsi:type="dcterms:W3CDTF">2020-10-08T09:58:19Z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1033-11.2.0.9684</vt:lpwstr>
  </property>
</Properties>
</file>